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AB" w:rsidRPr="00001347" w:rsidRDefault="00241AAB" w:rsidP="00001347">
      <w:pPr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韶华如歌</w:t>
      </w:r>
    </w:p>
    <w:p w:rsidR="00241AAB" w:rsidRDefault="00241AAB" w:rsidP="00001347">
      <w:pPr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黎强</w:t>
      </w:r>
    </w:p>
    <w:p w:rsidR="00241AAB" w:rsidRPr="00001347" w:rsidRDefault="00241AAB">
      <w:pPr>
        <w:rPr>
          <w:rFonts w:ascii="仿宋" w:eastAsia="仿宋" w:hAnsi="仿宋" w:cs="Times New Roman"/>
          <w:sz w:val="30"/>
          <w:szCs w:val="30"/>
        </w:rPr>
      </w:pP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岁月雕琢，不曾滑落，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记忆的深处韶华如歌。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苦也有过，甜也有过，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山艺留下最真的执着。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啊，往事慢慢述说，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啊，泪光依稀闪烁，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直到春华秋实的那一天，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青春不交错。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光影斑驳，不曾忘却，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心灵的深处韶华如歌。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笑也有过，哭也有过，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山艺留下最美的思索。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啊，往事慢慢述说，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啊，激情依然喷薄，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直到桃李满天的那一刻，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001347">
        <w:rPr>
          <w:rFonts w:ascii="仿宋" w:eastAsia="仿宋" w:hAnsi="仿宋" w:cs="仿宋" w:hint="eastAsia"/>
          <w:sz w:val="30"/>
          <w:szCs w:val="30"/>
        </w:rPr>
        <w:t>白发不蹉跎。</w:t>
      </w:r>
    </w:p>
    <w:p w:rsidR="00241AAB" w:rsidRPr="00001347" w:rsidRDefault="00241AAB" w:rsidP="002C7BE1">
      <w:pPr>
        <w:spacing w:line="500" w:lineRule="exact"/>
        <w:jc w:val="center"/>
        <w:rPr>
          <w:rFonts w:ascii="仿宋" w:eastAsia="仿宋" w:hAnsi="仿宋" w:cs="Times New Roman"/>
          <w:sz w:val="30"/>
          <w:szCs w:val="30"/>
        </w:rPr>
      </w:pPr>
    </w:p>
    <w:sectPr w:rsidR="00241AAB" w:rsidRPr="00001347" w:rsidSect="00A82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AAB" w:rsidRDefault="00241AAB" w:rsidP="00500D7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41AAB" w:rsidRDefault="00241AAB" w:rsidP="00500D7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AAB" w:rsidRDefault="00241AAB" w:rsidP="00500D7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41AAB" w:rsidRDefault="00241AAB" w:rsidP="00500D7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081E"/>
    <w:rsid w:val="00001347"/>
    <w:rsid w:val="00027B5B"/>
    <w:rsid w:val="00037F6B"/>
    <w:rsid w:val="000C6A0F"/>
    <w:rsid w:val="00136D0F"/>
    <w:rsid w:val="00241AAB"/>
    <w:rsid w:val="002704D3"/>
    <w:rsid w:val="00294869"/>
    <w:rsid w:val="002C7BE1"/>
    <w:rsid w:val="002E7E53"/>
    <w:rsid w:val="00310E57"/>
    <w:rsid w:val="00346C55"/>
    <w:rsid w:val="00357FAE"/>
    <w:rsid w:val="0039505C"/>
    <w:rsid w:val="003E7949"/>
    <w:rsid w:val="004316FE"/>
    <w:rsid w:val="004B171E"/>
    <w:rsid w:val="004B759F"/>
    <w:rsid w:val="004C081E"/>
    <w:rsid w:val="00500D7F"/>
    <w:rsid w:val="005051B9"/>
    <w:rsid w:val="00523D69"/>
    <w:rsid w:val="00594B4D"/>
    <w:rsid w:val="005A257F"/>
    <w:rsid w:val="005C646A"/>
    <w:rsid w:val="0060688C"/>
    <w:rsid w:val="00617E92"/>
    <w:rsid w:val="00625C34"/>
    <w:rsid w:val="00673488"/>
    <w:rsid w:val="00676A4F"/>
    <w:rsid w:val="00695F2D"/>
    <w:rsid w:val="006E552E"/>
    <w:rsid w:val="006F7E5F"/>
    <w:rsid w:val="0070257F"/>
    <w:rsid w:val="00704804"/>
    <w:rsid w:val="007B0F8D"/>
    <w:rsid w:val="007B68E4"/>
    <w:rsid w:val="007E3689"/>
    <w:rsid w:val="007E743B"/>
    <w:rsid w:val="00811F19"/>
    <w:rsid w:val="0088690B"/>
    <w:rsid w:val="008C0CFE"/>
    <w:rsid w:val="008C3CB2"/>
    <w:rsid w:val="0090309B"/>
    <w:rsid w:val="00905228"/>
    <w:rsid w:val="009606CE"/>
    <w:rsid w:val="00992099"/>
    <w:rsid w:val="009C3346"/>
    <w:rsid w:val="009F77E6"/>
    <w:rsid w:val="00A41D41"/>
    <w:rsid w:val="00A8209A"/>
    <w:rsid w:val="00A974F7"/>
    <w:rsid w:val="00AE0515"/>
    <w:rsid w:val="00B417C3"/>
    <w:rsid w:val="00B820B4"/>
    <w:rsid w:val="00BA25E6"/>
    <w:rsid w:val="00BD2207"/>
    <w:rsid w:val="00BF3807"/>
    <w:rsid w:val="00C56D63"/>
    <w:rsid w:val="00C81093"/>
    <w:rsid w:val="00C82986"/>
    <w:rsid w:val="00CA3AA6"/>
    <w:rsid w:val="00CF2437"/>
    <w:rsid w:val="00D524F6"/>
    <w:rsid w:val="00D542C9"/>
    <w:rsid w:val="00D66D8F"/>
    <w:rsid w:val="00D8497A"/>
    <w:rsid w:val="00DB38CD"/>
    <w:rsid w:val="00E030C3"/>
    <w:rsid w:val="00E7043B"/>
    <w:rsid w:val="00F06A47"/>
    <w:rsid w:val="00F83791"/>
    <w:rsid w:val="00F874ED"/>
    <w:rsid w:val="00FE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9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00D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0D7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00D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0D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26</Words>
  <Characters>151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黎强</dc:creator>
  <cp:keywords/>
  <dc:description/>
  <cp:lastModifiedBy>MC SYSTEM</cp:lastModifiedBy>
  <cp:revision>9</cp:revision>
  <cp:lastPrinted>2015-04-16T03:40:00Z</cp:lastPrinted>
  <dcterms:created xsi:type="dcterms:W3CDTF">2015-04-16T02:59:00Z</dcterms:created>
  <dcterms:modified xsi:type="dcterms:W3CDTF">2015-05-27T07:14:00Z</dcterms:modified>
</cp:coreProperties>
</file>